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94BDD" w14:textId="2EFBEED4" w:rsidR="009734D4" w:rsidRDefault="007A4213" w:rsidP="009734D4">
      <w:pPr>
        <w:jc w:val="left"/>
      </w:pPr>
      <w:r>
        <w:rPr>
          <w:rFonts w:hint="eastAsia"/>
        </w:rPr>
        <w:t xml:space="preserve">　</w:t>
      </w:r>
      <w:r w:rsidR="00791F8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BE6CA" wp14:editId="21994E1F">
                <wp:simplePos x="0" y="0"/>
                <wp:positionH relativeFrom="column">
                  <wp:posOffset>24765</wp:posOffset>
                </wp:positionH>
                <wp:positionV relativeFrom="paragraph">
                  <wp:posOffset>-1303020</wp:posOffset>
                </wp:positionV>
                <wp:extent cx="6438900" cy="1193800"/>
                <wp:effectExtent l="0" t="0" r="19050" b="25400"/>
                <wp:wrapNone/>
                <wp:docPr id="131844742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0" cy="1193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380EF0" w14:textId="7FD8BF06" w:rsidR="00791F80" w:rsidRDefault="00791F80" w:rsidP="00791F80">
                            <w:r>
                              <w:t>Title</w:t>
                            </w:r>
                            <w:r w:rsidR="0087785A">
                              <w:rPr>
                                <w:rFonts w:hint="eastAsia"/>
                              </w:rPr>
                              <w:t>:</w:t>
                            </w:r>
                            <w:r w:rsidR="009734D4">
                              <w:rPr>
                                <w:rFonts w:hint="eastAsia"/>
                              </w:rPr>
                              <w:t xml:space="preserve">　　　</w:t>
                            </w:r>
                          </w:p>
                          <w:p w14:paraId="58722C52" w14:textId="77777777" w:rsidR="0087785A" w:rsidRDefault="0087785A" w:rsidP="00791F80"/>
                          <w:p w14:paraId="3E65777D" w14:textId="6FDD43AE" w:rsidR="0087785A" w:rsidRDefault="0087785A" w:rsidP="00791F80">
                            <w:r>
                              <w:rPr>
                                <w:rFonts w:hint="eastAsia"/>
                              </w:rPr>
                              <w:t>Subtitle:</w:t>
                            </w:r>
                            <w:r w:rsidR="009734D4"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  <w:p w14:paraId="00A1D280" w14:textId="77777777" w:rsidR="00791F80" w:rsidRDefault="00791F80" w:rsidP="00791F80"/>
                          <w:p w14:paraId="531E5735" w14:textId="54D67FE7" w:rsidR="00791F80" w:rsidRDefault="00791F80" w:rsidP="00791F80">
                            <w:r>
                              <w:t>Authors Affiliation</w:t>
                            </w:r>
                            <w:r w:rsidR="009734D4">
                              <w:rPr>
                                <w:rFonts w:hint="eastAsia"/>
                              </w:rPr>
                              <w:t xml:space="preserve">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3BE6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.95pt;margin-top:-102.6pt;width:507pt;height:9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" fillcolor="white [3201]" strokeweight=".5pt">
                <v:textbox>
                  <w:txbxContent>
                    <w:p w14:paraId="0B380EF0" w14:textId="7FD8BF06" w:rsidR="00791F80" w:rsidRDefault="00791F80" w:rsidP="00791F80">
                      <w:r>
                        <w:t>Title</w:t>
                      </w:r>
                      <w:r w:rsidR="0087785A">
                        <w:rPr>
                          <w:rFonts w:hint="eastAsia"/>
                        </w:rPr>
                        <w:t>:</w:t>
                      </w:r>
                      <w:r w:rsidR="009734D4">
                        <w:rPr>
                          <w:rFonts w:hint="eastAsia"/>
                        </w:rPr>
                        <w:t xml:space="preserve">　　　</w:t>
                      </w:r>
                    </w:p>
                    <w:p w14:paraId="58722C52" w14:textId="77777777" w:rsidR="0087785A" w:rsidRDefault="0087785A" w:rsidP="00791F80"/>
                    <w:p w14:paraId="3E65777D" w14:textId="6FDD43AE" w:rsidR="0087785A" w:rsidRDefault="0087785A" w:rsidP="00791F80">
                      <w:r>
                        <w:rPr>
                          <w:rFonts w:hint="eastAsia"/>
                        </w:rPr>
                        <w:t>Subtitle:</w:t>
                      </w:r>
                      <w:r w:rsidR="009734D4">
                        <w:rPr>
                          <w:rFonts w:hint="eastAsia"/>
                        </w:rPr>
                        <w:t xml:space="preserve">　　</w:t>
                      </w:r>
                    </w:p>
                    <w:p w14:paraId="00A1D280" w14:textId="77777777" w:rsidR="00791F80" w:rsidRDefault="00791F80" w:rsidP="00791F80"/>
                    <w:p w14:paraId="531E5735" w14:textId="54D67FE7" w:rsidR="00791F80" w:rsidRDefault="00791F80" w:rsidP="00791F80">
                      <w:r>
                        <w:t>Authors Affiliation</w:t>
                      </w:r>
                      <w:r w:rsidR="009734D4">
                        <w:rPr>
                          <w:rFonts w:hint="eastAsia"/>
                        </w:rPr>
                        <w:t xml:space="preserve">　　　　</w:t>
                      </w:r>
                    </w:p>
                  </w:txbxContent>
                </v:textbox>
              </v:shape>
            </w:pict>
          </mc:Fallback>
        </mc:AlternateContent>
      </w:r>
    </w:p>
    <w:p w14:paraId="6071F9C2" w14:textId="77777777" w:rsidR="009734D4" w:rsidRPr="009734D4" w:rsidRDefault="009734D4" w:rsidP="009734D4">
      <w:pPr>
        <w:jc w:val="left"/>
      </w:pPr>
      <w:r w:rsidRPr="009734D4">
        <w:t>This format ensures the requested layout</w:t>
      </w:r>
    </w:p>
    <w:p w14:paraId="0F877327" w14:textId="0E1726CB" w:rsidR="009734D4" w:rsidRDefault="00083D00" w:rsidP="009734D4">
      <w:pPr>
        <w:ind w:firstLineChars="100" w:firstLine="237"/>
        <w:jc w:val="left"/>
      </w:pPr>
      <w:r>
        <w:rPr>
          <w:rFonts w:hint="eastAsia"/>
        </w:rPr>
        <w:t>A</w:t>
      </w:r>
      <w:r w:rsidRPr="00083D00">
        <w:t>pproximate number</w:t>
      </w:r>
      <w:r>
        <w:rPr>
          <w:rFonts w:hint="eastAsia"/>
        </w:rPr>
        <w:t xml:space="preserve"> of f</w:t>
      </w:r>
      <w:r w:rsidR="009734D4" w:rsidRPr="009734D4">
        <w:t xml:space="preserve">ormatting </w:t>
      </w:r>
      <w:proofErr w:type="gramStart"/>
      <w:r w:rsidR="007A4213">
        <w:rPr>
          <w:rFonts w:hint="eastAsia"/>
        </w:rPr>
        <w:t>r</w:t>
      </w:r>
      <w:r w:rsidR="009734D4" w:rsidRPr="009734D4">
        <w:t>equirements</w:t>
      </w:r>
      <w:r>
        <w:rPr>
          <w:rFonts w:hint="eastAsia"/>
        </w:rPr>
        <w:t>(</w:t>
      </w:r>
      <w:proofErr w:type="gramEnd"/>
    </w:p>
    <w:p w14:paraId="5FC26FE5" w14:textId="0C5F6FEA" w:rsidR="007A4213" w:rsidRDefault="007A4213" w:rsidP="007A4213">
      <w:pPr>
        <w:ind w:firstLineChars="100" w:firstLine="237"/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t xml:space="preserve">Word limit: </w:t>
      </w:r>
      <w:r w:rsidR="00F55AC8" w:rsidRPr="00F55AC8">
        <w:t>Approximate number</w:t>
      </w:r>
      <w:r w:rsidR="00F55AC8" w:rsidRPr="00F55AC8">
        <w:rPr>
          <w:rFonts w:hint="eastAsia"/>
        </w:rPr>
        <w:t xml:space="preserve"> </w:t>
      </w:r>
      <w:r w:rsidR="002D4E94">
        <w:rPr>
          <w:rFonts w:hint="eastAsia"/>
        </w:rPr>
        <w:t>40</w:t>
      </w:r>
      <w:r w:rsidR="00F55AC8">
        <w:rPr>
          <w:rFonts w:hint="eastAsia"/>
        </w:rPr>
        <w:t>0-</w:t>
      </w:r>
      <w:r w:rsidR="002D4E94">
        <w:rPr>
          <w:rFonts w:hint="eastAsia"/>
        </w:rPr>
        <w:t>500</w:t>
      </w:r>
      <w:r>
        <w:t xml:space="preserve"> words</w:t>
      </w:r>
    </w:p>
    <w:p w14:paraId="414B9C01" w14:textId="77777777" w:rsidR="007A4213" w:rsidRDefault="007A4213" w:rsidP="007A4213">
      <w:pPr>
        <w:ind w:firstLineChars="200" w:firstLine="475"/>
        <w:jc w:val="left"/>
      </w:pPr>
      <w:r>
        <w:t xml:space="preserve"> Font: Times New Roman</w:t>
      </w:r>
    </w:p>
    <w:p w14:paraId="0CAC96DA" w14:textId="77777777" w:rsidR="007A4213" w:rsidRDefault="007A4213" w:rsidP="007A4213">
      <w:pPr>
        <w:ind w:firstLineChars="200" w:firstLine="475"/>
        <w:jc w:val="left"/>
      </w:pPr>
      <w:r>
        <w:t xml:space="preserve"> Body text size: 10.5 pt (to fit 40 lines per column)</w:t>
      </w:r>
    </w:p>
    <w:p w14:paraId="3559683D" w14:textId="5423DD6B" w:rsidR="007A4213" w:rsidRPr="009734D4" w:rsidRDefault="007A4213" w:rsidP="007A4213">
      <w:pPr>
        <w:ind w:firstLineChars="200" w:firstLine="475"/>
        <w:jc w:val="left"/>
      </w:pPr>
      <w:r>
        <w:t xml:space="preserve"> Columns: 1-column layout</w:t>
      </w:r>
    </w:p>
    <w:p w14:paraId="6206CDF8" w14:textId="3F625EB3" w:rsidR="00922322" w:rsidRDefault="00922322" w:rsidP="000415CA">
      <w:pPr>
        <w:jc w:val="left"/>
      </w:pPr>
    </w:p>
    <w:sectPr w:rsidR="00922322" w:rsidSect="00274E0C">
      <w:pgSz w:w="11906" w:h="16838" w:code="9"/>
      <w:pgMar w:top="3062" w:right="851" w:bottom="2268" w:left="851" w:header="851" w:footer="992" w:gutter="0"/>
      <w:cols w:space="720"/>
      <w:docGrid w:type="linesAndChars" w:linePitch="287" w:charSpace="55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5B4AE" w14:textId="77777777" w:rsidR="007955FA" w:rsidRDefault="007955FA" w:rsidP="009734D4">
      <w:r>
        <w:separator/>
      </w:r>
    </w:p>
  </w:endnote>
  <w:endnote w:type="continuationSeparator" w:id="0">
    <w:p w14:paraId="361859B0" w14:textId="77777777" w:rsidR="007955FA" w:rsidRDefault="007955FA" w:rsidP="0097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C83BD" w14:textId="77777777" w:rsidR="007955FA" w:rsidRDefault="007955FA" w:rsidP="009734D4">
      <w:r>
        <w:separator/>
      </w:r>
    </w:p>
  </w:footnote>
  <w:footnote w:type="continuationSeparator" w:id="0">
    <w:p w14:paraId="465E79C6" w14:textId="77777777" w:rsidR="007955FA" w:rsidRDefault="007955FA" w:rsidP="00973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40"/>
  <w:drawingGridHorizontalSpacing w:val="237"/>
  <w:drawingGridVerticalSpacing w:val="2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4C7"/>
    <w:rsid w:val="000415CA"/>
    <w:rsid w:val="00083D00"/>
    <w:rsid w:val="000A2D02"/>
    <w:rsid w:val="001D0FC6"/>
    <w:rsid w:val="00274E0C"/>
    <w:rsid w:val="002D4E94"/>
    <w:rsid w:val="00471A43"/>
    <w:rsid w:val="00490499"/>
    <w:rsid w:val="004F3C0D"/>
    <w:rsid w:val="006204C9"/>
    <w:rsid w:val="006920F1"/>
    <w:rsid w:val="006B75BA"/>
    <w:rsid w:val="00791F80"/>
    <w:rsid w:val="00794C49"/>
    <w:rsid w:val="007955FA"/>
    <w:rsid w:val="007A4213"/>
    <w:rsid w:val="0087785A"/>
    <w:rsid w:val="00922322"/>
    <w:rsid w:val="009734D4"/>
    <w:rsid w:val="00B95A9C"/>
    <w:rsid w:val="00C17043"/>
    <w:rsid w:val="00C324C7"/>
    <w:rsid w:val="00C633CD"/>
    <w:rsid w:val="00D70840"/>
    <w:rsid w:val="00DF2B7F"/>
    <w:rsid w:val="00E41FC6"/>
    <w:rsid w:val="00F5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CF1D85"/>
  <w15:docId w15:val="{AD1C1867-E218-4575-83A7-2567BCB5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4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34D4"/>
  </w:style>
  <w:style w:type="paragraph" w:styleId="a5">
    <w:name w:val="footer"/>
    <w:basedOn w:val="a"/>
    <w:link w:val="a6"/>
    <w:uiPriority w:val="99"/>
    <w:unhideWhenUsed/>
    <w:rsid w:val="009734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3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-kato\AppData\Local\Temp\3abd36a5-9636-416f-a585-e161b1a7665b_015-20251224-090109.zip.65b\&#25220;&#37682;&#12486;&#12531;&#12503;&#12524;&#12540;&#12488;015(MicrosoftWord2007&#20197;&#38477;)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A2FC6-CA4B-4404-931D-C30BC68F1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抄録テンプレート015(MicrosoftWord2007以降).dotx</Template>
  <TotalTime>30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 智行</dc:creator>
  <cp:lastModifiedBy>京子 小松</cp:lastModifiedBy>
  <cp:revision>4</cp:revision>
  <dcterms:created xsi:type="dcterms:W3CDTF">2026-01-19T01:31:00Z</dcterms:created>
  <dcterms:modified xsi:type="dcterms:W3CDTF">2026-01-19T05:33:00Z</dcterms:modified>
</cp:coreProperties>
</file>